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0D3908" w14:textId="322B8BD6" w:rsidR="00B35BFE" w:rsidRPr="003E733E" w:rsidRDefault="00000000" w:rsidP="00B35BFE">
      <w:pPr>
        <w:pStyle w:val="Overskrift2"/>
      </w:pPr>
      <w:r w:rsidRPr="003E733E">
        <w:t xml:space="preserve">Referansebeskrivelser – </w:t>
      </w:r>
      <w:r w:rsidR="003E733E" w:rsidRPr="003E733E">
        <w:t>Rammeavtale for prosjekteringstjenester</w:t>
      </w:r>
    </w:p>
    <w:p w14:paraId="40ABCD11" w14:textId="28AE7FD9" w:rsidR="004C7785" w:rsidRDefault="00000000" w:rsidP="00710CA9">
      <w:r w:rsidRPr="00D33C0E">
        <w:t>Konkurransegrunnlagets punkt</w:t>
      </w:r>
      <w:r w:rsidR="00715EC4">
        <w:t xml:space="preserve"> 5.4.4.2 </w:t>
      </w:r>
      <w:r w:rsidR="00715EC4">
        <w:rPr>
          <w:i/>
          <w:iCs/>
        </w:rPr>
        <w:t xml:space="preserve">Krav til erfaring </w:t>
      </w:r>
      <w:r w:rsidR="00715EC4">
        <w:t>stiller krav til dokumentasjon på at leverandøren har god erfaring fra</w:t>
      </w:r>
      <w:r w:rsidR="004C7785">
        <w:t xml:space="preserve"> lignende og relevante oppdrag. </w:t>
      </w:r>
    </w:p>
    <w:p w14:paraId="5714D851" w14:textId="4D71F21C" w:rsidR="00715EC4" w:rsidRDefault="00715EC4" w:rsidP="00710CA9">
      <w:r>
        <w:t xml:space="preserve">Leverandøren skal dokumentere dette </w:t>
      </w:r>
      <w:r w:rsidR="00E75A87">
        <w:t xml:space="preserve">gjennom å beskrive sine fem (5) mest relevante og sammenlignbare leveranser fra de siste fem (5) årene. </w:t>
      </w:r>
    </w:p>
    <w:p w14:paraId="7F25AB49" w14:textId="0E5D5663" w:rsidR="00E75A87" w:rsidRDefault="00E75A87" w:rsidP="00710CA9">
      <w:r>
        <w:t xml:space="preserve">Se konkurransegrunnlaget punkt 5.4.4.2 for mer informasjon om innholdet i kvalifikasjonskravet. </w:t>
      </w:r>
    </w:p>
    <w:p w14:paraId="4F88C099" w14:textId="77777777" w:rsidR="00710CA9" w:rsidRPr="00182F9B" w:rsidRDefault="00710CA9" w:rsidP="00937D33">
      <w:pPr>
        <w:spacing w:after="0"/>
      </w:pPr>
    </w:p>
    <w:p w14:paraId="12B99ADD" w14:textId="77777777" w:rsidR="00937D33" w:rsidRPr="00D33C0E" w:rsidRDefault="00000000" w:rsidP="00937D33">
      <w:pPr>
        <w:spacing w:after="0"/>
        <w:rPr>
          <w:b/>
          <w:bCs/>
          <w:color w:val="0070C0"/>
        </w:rPr>
      </w:pPr>
      <w:r w:rsidRPr="00D33C0E">
        <w:rPr>
          <w:b/>
          <w:bCs/>
          <w:color w:val="0070C0"/>
        </w:rPr>
        <w:t>Leverandørens besvarelse:</w:t>
      </w:r>
    </w:p>
    <w:p w14:paraId="7576CD6C" w14:textId="4059BE69" w:rsidR="00937D33" w:rsidRPr="00D33C0E" w:rsidRDefault="00000000" w:rsidP="00937D33">
      <w:pPr>
        <w:spacing w:after="0"/>
        <w:rPr>
          <w:color w:val="0070C0"/>
        </w:rPr>
      </w:pPr>
      <w:r>
        <w:rPr>
          <w:color w:val="0070C0"/>
        </w:rPr>
        <w:t>F</w:t>
      </w:r>
      <w:r w:rsidRPr="00D33C0E">
        <w:rPr>
          <w:color w:val="0070C0"/>
        </w:rPr>
        <w:t>yll ut 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nedenfor.</w:t>
      </w:r>
    </w:p>
    <w:p w14:paraId="69B3B0D4" w14:textId="4DEAA979" w:rsidR="00937D33" w:rsidRPr="00D33C0E" w:rsidRDefault="00000000" w:rsidP="00937D33">
      <w:pPr>
        <w:spacing w:after="0"/>
        <w:rPr>
          <w:color w:val="0070C0"/>
        </w:rPr>
      </w:pPr>
      <w:r w:rsidRPr="00D33C0E">
        <w:rPr>
          <w:color w:val="0070C0"/>
        </w:rPr>
        <w:t>Tabellen</w:t>
      </w:r>
      <w:r w:rsidR="00710CA9">
        <w:rPr>
          <w:color w:val="0070C0"/>
        </w:rPr>
        <w:t>e</w:t>
      </w:r>
      <w:r w:rsidRPr="00D33C0E">
        <w:rPr>
          <w:color w:val="0070C0"/>
        </w:rPr>
        <w:t xml:space="preserve"> kan utvides ved behov.</w:t>
      </w:r>
    </w:p>
    <w:p w14:paraId="2D9393F4" w14:textId="77777777" w:rsidR="00937D33" w:rsidRPr="00182F9B" w:rsidRDefault="00937D33" w:rsidP="00937D33">
      <w:pPr>
        <w:spacing w:after="0"/>
        <w:rPr>
          <w:b/>
          <w:bCs/>
          <w:color w:val="0070C0"/>
        </w:rPr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80AFB" w14:paraId="36408664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19FB070" w14:textId="5D6766D2" w:rsidR="00710CA9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 xml:space="preserve">Beskrivelse av referanse #1: 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 w:rsidR="00495BFF"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="00495BFF"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80AFB" w14:paraId="47DF4195" w14:textId="77777777" w:rsidTr="001979C1">
        <w:trPr>
          <w:trHeight w:val="591"/>
        </w:trPr>
        <w:tc>
          <w:tcPr>
            <w:tcW w:w="3397" w:type="dxa"/>
          </w:tcPr>
          <w:p w14:paraId="1160756C" w14:textId="1D38571D" w:rsidR="00EB6085" w:rsidRPr="00D33C0E" w:rsidRDefault="0000000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64706BAA" w14:textId="0504D5CA" w:rsidR="00EB6085" w:rsidRPr="00710CA9" w:rsidRDefault="00EB6085" w:rsidP="00EB6085">
            <w:pPr>
              <w:spacing w:after="160"/>
              <w:jc w:val="left"/>
            </w:pPr>
          </w:p>
        </w:tc>
      </w:tr>
      <w:tr w:rsidR="00880AFB" w14:paraId="219C069C" w14:textId="77777777" w:rsidTr="001979C1">
        <w:trPr>
          <w:trHeight w:val="591"/>
        </w:trPr>
        <w:tc>
          <w:tcPr>
            <w:tcW w:w="3397" w:type="dxa"/>
          </w:tcPr>
          <w:p w14:paraId="310B6D44" w14:textId="456FD058" w:rsidR="00EB6085" w:rsidRPr="00D33C0E" w:rsidRDefault="0000000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1E6B9E13" w14:textId="258A46C1" w:rsidR="00EB6085" w:rsidRPr="007F1BF5" w:rsidRDefault="00EB6085" w:rsidP="00EB6085">
            <w:pPr>
              <w:spacing w:after="160"/>
              <w:jc w:val="left"/>
            </w:pPr>
          </w:p>
        </w:tc>
      </w:tr>
      <w:tr w:rsidR="00880AFB" w14:paraId="29C98F70" w14:textId="77777777" w:rsidTr="001979C1">
        <w:trPr>
          <w:trHeight w:val="591"/>
        </w:trPr>
        <w:tc>
          <w:tcPr>
            <w:tcW w:w="3397" w:type="dxa"/>
          </w:tcPr>
          <w:p w14:paraId="20045652" w14:textId="51CB4785" w:rsidR="00EB6085" w:rsidRPr="00D33C0E" w:rsidRDefault="0000000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61703C63" w14:textId="44C91F92" w:rsidR="00EB6085" w:rsidRPr="007F1BF5" w:rsidRDefault="00EB6085" w:rsidP="00EB6085">
            <w:pPr>
              <w:spacing w:after="160"/>
              <w:jc w:val="left"/>
            </w:pPr>
          </w:p>
        </w:tc>
      </w:tr>
      <w:tr w:rsidR="00880AFB" w14:paraId="107B5435" w14:textId="77777777" w:rsidTr="001979C1">
        <w:trPr>
          <w:trHeight w:val="591"/>
        </w:trPr>
        <w:tc>
          <w:tcPr>
            <w:tcW w:w="3397" w:type="dxa"/>
          </w:tcPr>
          <w:p w14:paraId="22B9ABC0" w14:textId="2DBCBB7D" w:rsidR="00EB6085" w:rsidRPr="00D33C0E" w:rsidRDefault="0000000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47FEAE8E" w14:textId="72CD0C7C" w:rsidR="00EB6085" w:rsidRPr="007F1BF5" w:rsidRDefault="00EB6085" w:rsidP="00EB6085">
            <w:pPr>
              <w:spacing w:after="160"/>
              <w:jc w:val="left"/>
            </w:pPr>
          </w:p>
        </w:tc>
      </w:tr>
      <w:tr w:rsidR="00880AFB" w14:paraId="23A8B3F1" w14:textId="77777777" w:rsidTr="001979C1">
        <w:trPr>
          <w:trHeight w:val="591"/>
        </w:trPr>
        <w:tc>
          <w:tcPr>
            <w:tcW w:w="3397" w:type="dxa"/>
          </w:tcPr>
          <w:p w14:paraId="21E8A003" w14:textId="4DBBE557" w:rsidR="00EB6085" w:rsidRPr="00D33C0E" w:rsidRDefault="00000000" w:rsidP="00EB608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744F5CD1" w14:textId="3F64F931" w:rsidR="00EB6085" w:rsidRPr="007F1BF5" w:rsidRDefault="00EB6085" w:rsidP="00EB6085">
            <w:pPr>
              <w:spacing w:after="160"/>
              <w:jc w:val="left"/>
            </w:pPr>
          </w:p>
        </w:tc>
      </w:tr>
    </w:tbl>
    <w:p w14:paraId="4506927C" w14:textId="77777777" w:rsidR="007F1BF5" w:rsidRDefault="007F1BF5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80AFB" w14:paraId="10EFABC5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16CB5103" w14:textId="601255A6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2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80AFB" w14:paraId="6BF096EC" w14:textId="77777777" w:rsidTr="004D3C05">
        <w:trPr>
          <w:trHeight w:val="591"/>
        </w:trPr>
        <w:tc>
          <w:tcPr>
            <w:tcW w:w="3397" w:type="dxa"/>
          </w:tcPr>
          <w:p w14:paraId="559D6993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12E81169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880AFB" w14:paraId="7CA77309" w14:textId="77777777" w:rsidTr="004D3C05">
        <w:trPr>
          <w:trHeight w:val="591"/>
        </w:trPr>
        <w:tc>
          <w:tcPr>
            <w:tcW w:w="3397" w:type="dxa"/>
          </w:tcPr>
          <w:p w14:paraId="07DADB44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721A792C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27D6DA6D" w14:textId="77777777" w:rsidTr="004D3C05">
        <w:trPr>
          <w:trHeight w:val="591"/>
        </w:trPr>
        <w:tc>
          <w:tcPr>
            <w:tcW w:w="3397" w:type="dxa"/>
          </w:tcPr>
          <w:p w14:paraId="3EF50965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9763B8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60FA3935" w14:textId="77777777" w:rsidTr="004D3C05">
        <w:trPr>
          <w:trHeight w:val="591"/>
        </w:trPr>
        <w:tc>
          <w:tcPr>
            <w:tcW w:w="3397" w:type="dxa"/>
          </w:tcPr>
          <w:p w14:paraId="78865166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53EDB309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45F67BCA" w14:textId="77777777" w:rsidTr="004D3C05">
        <w:trPr>
          <w:trHeight w:val="591"/>
        </w:trPr>
        <w:tc>
          <w:tcPr>
            <w:tcW w:w="3397" w:type="dxa"/>
          </w:tcPr>
          <w:p w14:paraId="7A719764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72C9E22B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5AA8BF9A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80AFB" w14:paraId="3981998A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FAAE0DE" w14:textId="75FE2FCA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lastRenderedPageBreak/>
              <w:t>Beskrivelse av referanse #</w:t>
            </w:r>
            <w:r>
              <w:rPr>
                <w:rFonts w:ascii="Open Sans SemiBold" w:hAnsi="Open Sans SemiBold" w:cs="Open Sans SemiBold"/>
              </w:rPr>
              <w:t>3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80AFB" w14:paraId="642A753D" w14:textId="77777777" w:rsidTr="004D3C05">
        <w:trPr>
          <w:trHeight w:val="591"/>
        </w:trPr>
        <w:tc>
          <w:tcPr>
            <w:tcW w:w="3397" w:type="dxa"/>
          </w:tcPr>
          <w:p w14:paraId="3BEC0465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6871788C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880AFB" w14:paraId="6371EA36" w14:textId="77777777" w:rsidTr="004D3C05">
        <w:trPr>
          <w:trHeight w:val="591"/>
        </w:trPr>
        <w:tc>
          <w:tcPr>
            <w:tcW w:w="3397" w:type="dxa"/>
          </w:tcPr>
          <w:p w14:paraId="4BE091F5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014C33F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5A3D738C" w14:textId="77777777" w:rsidTr="004D3C05">
        <w:trPr>
          <w:trHeight w:val="591"/>
        </w:trPr>
        <w:tc>
          <w:tcPr>
            <w:tcW w:w="3397" w:type="dxa"/>
          </w:tcPr>
          <w:p w14:paraId="2432F9E7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52A9E184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425275BC" w14:textId="77777777" w:rsidTr="004D3C05">
        <w:trPr>
          <w:trHeight w:val="591"/>
        </w:trPr>
        <w:tc>
          <w:tcPr>
            <w:tcW w:w="3397" w:type="dxa"/>
          </w:tcPr>
          <w:p w14:paraId="02869F99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01A56CFA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3F95648E" w14:textId="77777777" w:rsidTr="004D3C05">
        <w:trPr>
          <w:trHeight w:val="591"/>
        </w:trPr>
        <w:tc>
          <w:tcPr>
            <w:tcW w:w="3397" w:type="dxa"/>
          </w:tcPr>
          <w:p w14:paraId="707B7FA2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4CDC6ED9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18751B74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80AFB" w14:paraId="4806F4B6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6F19B378" w14:textId="4148C7BB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4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80AFB" w14:paraId="18DF2D5C" w14:textId="77777777" w:rsidTr="004D3C05">
        <w:trPr>
          <w:trHeight w:val="591"/>
        </w:trPr>
        <w:tc>
          <w:tcPr>
            <w:tcW w:w="3397" w:type="dxa"/>
          </w:tcPr>
          <w:p w14:paraId="4DE6B62B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6E77779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880AFB" w14:paraId="4FED3409" w14:textId="77777777" w:rsidTr="004D3C05">
        <w:trPr>
          <w:trHeight w:val="591"/>
        </w:trPr>
        <w:tc>
          <w:tcPr>
            <w:tcW w:w="3397" w:type="dxa"/>
          </w:tcPr>
          <w:p w14:paraId="44DBD214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401710D3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69EA8EB4" w14:textId="77777777" w:rsidTr="004D3C05">
        <w:trPr>
          <w:trHeight w:val="591"/>
        </w:trPr>
        <w:tc>
          <w:tcPr>
            <w:tcW w:w="3397" w:type="dxa"/>
          </w:tcPr>
          <w:p w14:paraId="59F21EC0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389291A7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153A9263" w14:textId="77777777" w:rsidTr="004D3C05">
        <w:trPr>
          <w:trHeight w:val="591"/>
        </w:trPr>
        <w:tc>
          <w:tcPr>
            <w:tcW w:w="3397" w:type="dxa"/>
          </w:tcPr>
          <w:p w14:paraId="667183D4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2BDB4032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648A7C6A" w14:textId="77777777" w:rsidTr="004D3C05">
        <w:trPr>
          <w:trHeight w:val="591"/>
        </w:trPr>
        <w:tc>
          <w:tcPr>
            <w:tcW w:w="3397" w:type="dxa"/>
          </w:tcPr>
          <w:p w14:paraId="030E99BD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622C9CDC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7B9DC84A" w14:textId="77777777" w:rsidR="001979C1" w:rsidRDefault="001979C1" w:rsidP="001979C1">
      <w:pPr>
        <w:jc w:val="left"/>
      </w:pPr>
    </w:p>
    <w:tbl>
      <w:tblPr>
        <w:tblStyle w:val="Rutenettabelllys"/>
        <w:tblW w:w="9493" w:type="dxa"/>
        <w:tblLook w:val="04A0" w:firstRow="1" w:lastRow="0" w:firstColumn="1" w:lastColumn="0" w:noHBand="0" w:noVBand="1"/>
      </w:tblPr>
      <w:tblGrid>
        <w:gridCol w:w="3397"/>
        <w:gridCol w:w="6096"/>
      </w:tblGrid>
      <w:tr w:rsidR="00880AFB" w14:paraId="7902CD23" w14:textId="77777777" w:rsidTr="004D3C05">
        <w:trPr>
          <w:trHeight w:val="207"/>
        </w:trPr>
        <w:tc>
          <w:tcPr>
            <w:tcW w:w="9493" w:type="dxa"/>
            <w:gridSpan w:val="2"/>
            <w:shd w:val="clear" w:color="auto" w:fill="F2F2F2" w:themeFill="background1" w:themeFillShade="F2"/>
          </w:tcPr>
          <w:p w14:paraId="5BEB9D6A" w14:textId="7D77FEC4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Beskrivelse av referanse #</w:t>
            </w:r>
            <w:r>
              <w:rPr>
                <w:rFonts w:ascii="Open Sans SemiBold" w:hAnsi="Open Sans SemiBold" w:cs="Open Sans SemiBold"/>
              </w:rPr>
              <w:t>5</w:t>
            </w:r>
            <w:r w:rsidRPr="00710CA9">
              <w:rPr>
                <w:rFonts w:ascii="Open Sans SemiBold" w:hAnsi="Open Sans SemiBold" w:cs="Open Sans SemiBold"/>
              </w:rPr>
              <w:t xml:space="preserve">: 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[</w:t>
            </w:r>
            <w:r>
              <w:rPr>
                <w:rFonts w:ascii="Open Sans SemiBold" w:hAnsi="Open Sans SemiBold" w:cs="Open Sans SemiBold"/>
                <w:color w:val="0070C0"/>
              </w:rPr>
              <w:t>Beskrivende n</w:t>
            </w:r>
            <w:r w:rsidRPr="00710CA9">
              <w:rPr>
                <w:rFonts w:ascii="Open Sans SemiBold" w:hAnsi="Open Sans SemiBold" w:cs="Open Sans SemiBold"/>
                <w:color w:val="0070C0"/>
              </w:rPr>
              <w:t>avn på referanse]</w:t>
            </w:r>
          </w:p>
        </w:tc>
      </w:tr>
      <w:tr w:rsidR="00880AFB" w14:paraId="08C9F33F" w14:textId="77777777" w:rsidTr="004D3C05">
        <w:trPr>
          <w:trHeight w:val="591"/>
        </w:trPr>
        <w:tc>
          <w:tcPr>
            <w:tcW w:w="3397" w:type="dxa"/>
          </w:tcPr>
          <w:p w14:paraId="7B84AB8D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Oppdragsgiver:</w:t>
            </w:r>
          </w:p>
        </w:tc>
        <w:tc>
          <w:tcPr>
            <w:tcW w:w="6096" w:type="dxa"/>
          </w:tcPr>
          <w:p w14:paraId="2BB63988" w14:textId="77777777" w:rsidR="001979C1" w:rsidRPr="00710CA9" w:rsidRDefault="001979C1" w:rsidP="004D3C05">
            <w:pPr>
              <w:spacing w:after="160"/>
              <w:jc w:val="left"/>
            </w:pPr>
          </w:p>
        </w:tc>
      </w:tr>
      <w:tr w:rsidR="00880AFB" w14:paraId="41A9ACF1" w14:textId="77777777" w:rsidTr="004D3C05">
        <w:trPr>
          <w:trHeight w:val="591"/>
        </w:trPr>
        <w:tc>
          <w:tcPr>
            <w:tcW w:w="3397" w:type="dxa"/>
          </w:tcPr>
          <w:p w14:paraId="46856D63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Tidsrom for gjennomføring:</w:t>
            </w:r>
          </w:p>
        </w:tc>
        <w:tc>
          <w:tcPr>
            <w:tcW w:w="6096" w:type="dxa"/>
          </w:tcPr>
          <w:p w14:paraId="07C23CF8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5AB7B493" w14:textId="77777777" w:rsidTr="004D3C05">
        <w:trPr>
          <w:trHeight w:val="591"/>
        </w:trPr>
        <w:tc>
          <w:tcPr>
            <w:tcW w:w="3397" w:type="dxa"/>
          </w:tcPr>
          <w:p w14:paraId="255C71E5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>
              <w:rPr>
                <w:rFonts w:ascii="Open Sans SemiBold" w:hAnsi="Open Sans SemiBold" w:cs="Open Sans SemiBold"/>
              </w:rPr>
              <w:t>Omfang (timer og omsetning):</w:t>
            </w:r>
          </w:p>
        </w:tc>
        <w:tc>
          <w:tcPr>
            <w:tcW w:w="6096" w:type="dxa"/>
          </w:tcPr>
          <w:p w14:paraId="668A1796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02AAFE75" w14:textId="77777777" w:rsidTr="004D3C05">
        <w:trPr>
          <w:trHeight w:val="591"/>
        </w:trPr>
        <w:tc>
          <w:tcPr>
            <w:tcW w:w="3397" w:type="dxa"/>
          </w:tcPr>
          <w:p w14:paraId="5497587F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Kort beskrivelse av relevant og sammenlignbar</w:t>
            </w:r>
            <w:r>
              <w:rPr>
                <w:rFonts w:ascii="Open Sans SemiBold" w:hAnsi="Open Sans SemiBold" w:cs="Open Sans SemiBold"/>
              </w:rPr>
              <w:t xml:space="preserve"> gjennomført </w:t>
            </w:r>
            <w:r w:rsidRPr="00710CA9">
              <w:rPr>
                <w:rFonts w:ascii="Open Sans SemiBold" w:hAnsi="Open Sans SemiBold" w:cs="Open Sans SemiBold"/>
              </w:rPr>
              <w:t>leveranse</w:t>
            </w:r>
            <w:r>
              <w:rPr>
                <w:rFonts w:ascii="Open Sans SemiBold" w:hAnsi="Open Sans SemiBold" w:cs="Open Sans SemiBold"/>
              </w:rPr>
              <w:t>:</w:t>
            </w:r>
          </w:p>
        </w:tc>
        <w:tc>
          <w:tcPr>
            <w:tcW w:w="6096" w:type="dxa"/>
          </w:tcPr>
          <w:p w14:paraId="4D2AEBF5" w14:textId="77777777" w:rsidR="001979C1" w:rsidRPr="007F1BF5" w:rsidRDefault="001979C1" w:rsidP="004D3C05">
            <w:pPr>
              <w:spacing w:after="160"/>
              <w:jc w:val="left"/>
            </w:pPr>
          </w:p>
        </w:tc>
      </w:tr>
      <w:tr w:rsidR="00880AFB" w14:paraId="410DD970" w14:textId="77777777" w:rsidTr="004D3C05">
        <w:trPr>
          <w:trHeight w:val="591"/>
        </w:trPr>
        <w:tc>
          <w:tcPr>
            <w:tcW w:w="3397" w:type="dxa"/>
          </w:tcPr>
          <w:p w14:paraId="74F089EB" w14:textId="77777777" w:rsidR="001979C1" w:rsidRPr="00D33C0E" w:rsidRDefault="00000000" w:rsidP="004D3C05">
            <w:pPr>
              <w:spacing w:after="160"/>
              <w:jc w:val="left"/>
              <w:rPr>
                <w:rFonts w:ascii="Open Sans SemiBold" w:hAnsi="Open Sans SemiBold" w:cs="Open Sans SemiBold"/>
              </w:rPr>
            </w:pPr>
            <w:r w:rsidRPr="00710CA9">
              <w:rPr>
                <w:rFonts w:ascii="Open Sans SemiBold" w:hAnsi="Open Sans SemiBold" w:cs="Open Sans SemiBold"/>
              </w:rPr>
              <w:t>Relevans/overføringsverdi til den</w:t>
            </w:r>
            <w:r>
              <w:rPr>
                <w:rFonts w:ascii="Open Sans SemiBold" w:hAnsi="Open Sans SemiBold" w:cs="Open Sans SemiBold"/>
              </w:rPr>
              <w:t>ne</w:t>
            </w:r>
            <w:r w:rsidRPr="00710CA9">
              <w:rPr>
                <w:rFonts w:ascii="Open Sans SemiBold" w:hAnsi="Open Sans SemiBold" w:cs="Open Sans SemiBold"/>
              </w:rPr>
              <w:t xml:space="preserve"> </w:t>
            </w:r>
            <w:r>
              <w:rPr>
                <w:rFonts w:ascii="Open Sans SemiBold" w:hAnsi="Open Sans SemiBold" w:cs="Open Sans SemiBold"/>
              </w:rPr>
              <w:t>kontrakten:</w:t>
            </w:r>
          </w:p>
        </w:tc>
        <w:tc>
          <w:tcPr>
            <w:tcW w:w="6096" w:type="dxa"/>
          </w:tcPr>
          <w:p w14:paraId="4AE7FE26" w14:textId="77777777" w:rsidR="001979C1" w:rsidRPr="007F1BF5" w:rsidRDefault="001979C1" w:rsidP="004D3C05">
            <w:pPr>
              <w:spacing w:after="160"/>
              <w:jc w:val="left"/>
            </w:pPr>
          </w:p>
        </w:tc>
      </w:tr>
    </w:tbl>
    <w:p w14:paraId="6CCBA7A7" w14:textId="77777777" w:rsidR="001979C1" w:rsidRPr="007B4FF2" w:rsidRDefault="001979C1" w:rsidP="001979C1">
      <w:pPr>
        <w:jc w:val="left"/>
      </w:pPr>
    </w:p>
    <w:sectPr w:rsidR="001979C1" w:rsidRPr="007B4FF2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1C7D90" w14:textId="77777777" w:rsidR="00530BBA" w:rsidRDefault="00530BBA" w:rsidP="00186E6B">
      <w:r>
        <w:separator/>
      </w:r>
    </w:p>
    <w:p w14:paraId="2809F0EE" w14:textId="77777777" w:rsidR="00530BBA" w:rsidRDefault="00530BBA" w:rsidP="00186E6B"/>
    <w:p w14:paraId="206C985B" w14:textId="77777777" w:rsidR="00530BBA" w:rsidRDefault="00530BBA" w:rsidP="00186E6B"/>
    <w:p w14:paraId="011D8FE3" w14:textId="77777777" w:rsidR="00530BBA" w:rsidRDefault="00530BBA" w:rsidP="00186E6B"/>
  </w:endnote>
  <w:endnote w:type="continuationSeparator" w:id="0">
    <w:p w14:paraId="4E6F0D79" w14:textId="77777777" w:rsidR="00530BBA" w:rsidRDefault="00530BBA" w:rsidP="00186E6B">
      <w:r>
        <w:continuationSeparator/>
      </w:r>
    </w:p>
    <w:p w14:paraId="1564BB65" w14:textId="77777777" w:rsidR="00530BBA" w:rsidRDefault="00530BBA" w:rsidP="00186E6B"/>
    <w:p w14:paraId="5475BC66" w14:textId="77777777" w:rsidR="00530BBA" w:rsidRDefault="00530BBA" w:rsidP="00186E6B"/>
    <w:p w14:paraId="43C9836D" w14:textId="77777777" w:rsidR="00530BBA" w:rsidRDefault="00530BBA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E5698E9C-93F1-4ECD-AF32-A6EC2C7D1983}"/>
    <w:embedBold r:id="rId2" w:fontKey="{8B3C8EED-A1D2-4B49-B169-19ABE3BF3D45}"/>
    <w:embedItalic r:id="rId3" w:fontKey="{3966E96A-9735-4CD2-A6EC-6E40360D2A4C}"/>
    <w:embedBoldItalic r:id="rId4" w:fontKey="{79F74C47-14ED-4A32-BC9A-8B9BEA2E1DA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ABA00906-7F3E-47F5-A748-CD95E4694946}"/>
    <w:embedBold r:id="rId6" w:fontKey="{79097233-C341-4E40-B831-29BE2715AE88}"/>
    <w:embedItalic r:id="rId7" w:fontKey="{593A417D-B312-41B2-AE57-E2F78E320C07}"/>
  </w:font>
  <w:font w:name="Biryani Black"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3F9A099E-8882-4273-A98A-F3012BBB7315}"/>
    <w:embedBold r:id="rId9" w:fontKey="{5F37AF93-C5F0-4ADF-87D2-118AA10955E3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6316CB36-CCAF-420A-9EF5-C65EDCF04F6B}"/>
    <w:embedItalic r:id="rId11" w:fontKey="{F74776B6-C890-4907-89E8-16CE56B9CDF6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27822EDF-312C-43DF-A59A-A189DB83D96C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1D626BE8-8B3E-447D-8184-45F576161BCB}"/>
    <w:embedItalic r:id="rId14" w:fontKey="{C6536914-6939-438E-9E69-C87F2F1B05D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713062AA-96EC-48E4-9A85-78E8A675642E}"/>
    <w:embedBold r:id="rId16" w:fontKey="{5F0E0470-5587-483D-AACF-FD0A7F54B052}"/>
    <w:embedItalic r:id="rId17" w:fontKey="{EC890F55-B8B2-4995-9DF8-0597A8BE55F0}"/>
    <w:embedBoldItalic r:id="rId18" w:fontKey="{510195F7-E856-458A-A1B7-6EACE6F3EAC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12CA6301-5A56-4DF8-8CD0-1FC4A6504178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1DAC0545-BE8B-499B-91D4-AB78E2897B3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80AFB" w14:paraId="7DBC449C" w14:textId="77777777" w:rsidTr="00CC43D2">
      <w:tc>
        <w:tcPr>
          <w:tcW w:w="3020" w:type="dxa"/>
        </w:tcPr>
        <w:p w14:paraId="45C2025B" w14:textId="6519F7D8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EE12F41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5FDEB46B" w14:textId="77777777" w:rsidR="00CC43D2" w:rsidRPr="004A0B71" w:rsidRDefault="00000000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E4844E8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80AFB" w14:paraId="20C5EB3B" w14:textId="77777777" w:rsidTr="00014EC9">
      <w:tc>
        <w:tcPr>
          <w:tcW w:w="3020" w:type="dxa"/>
        </w:tcPr>
        <w:p w14:paraId="24AC5077" w14:textId="6D60140B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0197A2D3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314E37F8" w14:textId="77777777" w:rsidR="007B4FF2" w:rsidRPr="004A0B71" w:rsidRDefault="00000000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0A453DD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5789DE" w14:textId="77777777" w:rsidR="00530BBA" w:rsidRDefault="00530BBA" w:rsidP="00186E6B">
      <w:r>
        <w:separator/>
      </w:r>
    </w:p>
    <w:p w14:paraId="3750CA76" w14:textId="77777777" w:rsidR="00530BBA" w:rsidRDefault="00530BBA" w:rsidP="00186E6B"/>
    <w:p w14:paraId="3173EF47" w14:textId="77777777" w:rsidR="00530BBA" w:rsidRDefault="00530BBA" w:rsidP="00186E6B"/>
  </w:footnote>
  <w:footnote w:type="continuationSeparator" w:id="0">
    <w:p w14:paraId="2AF1B152" w14:textId="77777777" w:rsidR="00530BBA" w:rsidRDefault="00530BBA" w:rsidP="00186E6B">
      <w:r>
        <w:continuationSeparator/>
      </w:r>
    </w:p>
    <w:p w14:paraId="152C5582" w14:textId="77777777" w:rsidR="00530BBA" w:rsidRDefault="00530BBA" w:rsidP="00186E6B"/>
    <w:p w14:paraId="60D910F9" w14:textId="77777777" w:rsidR="00530BBA" w:rsidRDefault="00530BBA" w:rsidP="00186E6B"/>
    <w:p w14:paraId="026D1BDE" w14:textId="77777777" w:rsidR="00530BBA" w:rsidRDefault="00530BBA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59BE9" w14:textId="186559D1" w:rsidR="0040632C" w:rsidRPr="00AC74DA" w:rsidRDefault="0040632C" w:rsidP="0040632C">
    <w:pPr>
      <w:pStyle w:val="Topp-ogbunntekst"/>
      <w:rPr>
        <w:color w:val="auto"/>
        <w:sz w:val="17"/>
        <w:szCs w:val="17"/>
      </w:rPr>
    </w:pPr>
  </w:p>
  <w:p w14:paraId="305A9DD1" w14:textId="3C21BB69" w:rsidR="0040632C" w:rsidRPr="00AC74DA" w:rsidRDefault="00AC74DA" w:rsidP="00B35BFE">
    <w:pPr>
      <w:jc w:val="left"/>
      <w:rPr>
        <w:sz w:val="16"/>
        <w:szCs w:val="16"/>
      </w:rPr>
    </w:pPr>
    <w:r w:rsidRPr="00AC74DA">
      <w:rPr>
        <w:sz w:val="16"/>
        <w:szCs w:val="16"/>
      </w:rPr>
      <w:t xml:space="preserve">Rammeavtale for prosjekteringstjenester </w:t>
    </w:r>
    <w:r w:rsidRPr="00AC74DA">
      <w:rPr>
        <w:sz w:val="16"/>
        <w:szCs w:val="16"/>
      </w:rPr>
      <w:br/>
      <w:t xml:space="preserve">Vedlegg 6 – </w:t>
    </w:r>
    <w:r w:rsidR="00937D33" w:rsidRPr="00AC74DA">
      <w:rPr>
        <w:sz w:val="16"/>
        <w:szCs w:val="16"/>
      </w:rPr>
      <w:t>Referansebeskrivelser</w:t>
    </w:r>
  </w:p>
  <w:p w14:paraId="53ACFA64" w14:textId="4203225B" w:rsidR="00E9590A" w:rsidRPr="0040632C" w:rsidRDefault="00AC74DA" w:rsidP="00AC74DA">
    <w:pPr>
      <w:pStyle w:val="Topptekst"/>
      <w:jc w:val="right"/>
    </w:pPr>
    <w:r>
      <w:rPr>
        <w:noProof/>
      </w:rPr>
      <w:drawing>
        <wp:inline distT="0" distB="0" distL="0" distR="0" wp14:anchorId="0D49D4F4" wp14:editId="647B4A96">
          <wp:extent cx="682625" cy="182880"/>
          <wp:effectExtent l="0" t="0" r="3175" b="7620"/>
          <wp:docPr id="21330623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2625" cy="182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90C172" w14:textId="6B4E1C25" w:rsidR="00DF22C7" w:rsidRPr="00035ADF" w:rsidRDefault="00DF22C7" w:rsidP="00DF22C7">
    <w:pPr>
      <w:pStyle w:val="Topp-ogbunntekst"/>
      <w:rPr>
        <w:sz w:val="17"/>
        <w:szCs w:val="17"/>
      </w:rPr>
    </w:pPr>
  </w:p>
  <w:p w14:paraId="4A1C40FB" w14:textId="2E3B7DCB" w:rsidR="00E9590A" w:rsidRDefault="003E733E" w:rsidP="00B35BFE">
    <w:pPr>
      <w:jc w:val="left"/>
      <w:rPr>
        <w:sz w:val="16"/>
        <w:szCs w:val="16"/>
      </w:rPr>
    </w:pPr>
    <w:r w:rsidRPr="003E733E">
      <w:rPr>
        <w:sz w:val="16"/>
        <w:szCs w:val="16"/>
      </w:rPr>
      <w:t xml:space="preserve">Rammeavtale for prosjekteringstjenester </w:t>
    </w:r>
    <w:r w:rsidRPr="003E733E">
      <w:rPr>
        <w:sz w:val="16"/>
        <w:szCs w:val="16"/>
      </w:rPr>
      <w:br/>
      <w:t xml:space="preserve">Vedlegg 6 – </w:t>
    </w:r>
    <w:r w:rsidR="00937D33" w:rsidRPr="003E733E">
      <w:rPr>
        <w:sz w:val="16"/>
        <w:szCs w:val="16"/>
      </w:rPr>
      <w:t>Referansebeskrivelser</w:t>
    </w:r>
  </w:p>
  <w:p w14:paraId="7E4AE04B" w14:textId="2180FF45" w:rsidR="003E733E" w:rsidRPr="003E733E" w:rsidRDefault="00AC74DA" w:rsidP="00AC74DA">
    <w:pPr>
      <w:jc w:val="right"/>
      <w:rPr>
        <w:sz w:val="16"/>
        <w:szCs w:val="16"/>
      </w:rPr>
    </w:pPr>
    <w:r>
      <w:rPr>
        <w:noProof/>
      </w:rPr>
      <w:drawing>
        <wp:inline distT="0" distB="0" distL="0" distR="0" wp14:anchorId="6CCDB03D" wp14:editId="29EEFA84">
          <wp:extent cx="682625" cy="182880"/>
          <wp:effectExtent l="0" t="0" r="3175" b="7620"/>
          <wp:docPr id="1796021187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2625" cy="18288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DCEAA954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809EB5F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3F263A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66F84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A3E7CB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CB68F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6E316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25652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BA4E3B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352C53A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922AD876" w:tentative="1">
      <w:start w:val="1"/>
      <w:numFmt w:val="lowerLetter"/>
      <w:lvlText w:val="%2."/>
      <w:lvlJc w:val="left"/>
      <w:pPr>
        <w:ind w:left="1440" w:hanging="360"/>
      </w:pPr>
    </w:lvl>
    <w:lvl w:ilvl="2" w:tplc="A75CE17E" w:tentative="1">
      <w:start w:val="1"/>
      <w:numFmt w:val="lowerRoman"/>
      <w:lvlText w:val="%3."/>
      <w:lvlJc w:val="right"/>
      <w:pPr>
        <w:ind w:left="2160" w:hanging="180"/>
      </w:pPr>
    </w:lvl>
    <w:lvl w:ilvl="3" w:tplc="30DE1FB6" w:tentative="1">
      <w:start w:val="1"/>
      <w:numFmt w:val="decimal"/>
      <w:lvlText w:val="%4."/>
      <w:lvlJc w:val="left"/>
      <w:pPr>
        <w:ind w:left="2880" w:hanging="360"/>
      </w:pPr>
    </w:lvl>
    <w:lvl w:ilvl="4" w:tplc="F508FA3A" w:tentative="1">
      <w:start w:val="1"/>
      <w:numFmt w:val="lowerLetter"/>
      <w:lvlText w:val="%5."/>
      <w:lvlJc w:val="left"/>
      <w:pPr>
        <w:ind w:left="3600" w:hanging="360"/>
      </w:pPr>
    </w:lvl>
    <w:lvl w:ilvl="5" w:tplc="1FCE65CE" w:tentative="1">
      <w:start w:val="1"/>
      <w:numFmt w:val="lowerRoman"/>
      <w:lvlText w:val="%6."/>
      <w:lvlJc w:val="right"/>
      <w:pPr>
        <w:ind w:left="4320" w:hanging="180"/>
      </w:pPr>
    </w:lvl>
    <w:lvl w:ilvl="6" w:tplc="1E366C22" w:tentative="1">
      <w:start w:val="1"/>
      <w:numFmt w:val="decimal"/>
      <w:lvlText w:val="%7."/>
      <w:lvlJc w:val="left"/>
      <w:pPr>
        <w:ind w:left="5040" w:hanging="360"/>
      </w:pPr>
    </w:lvl>
    <w:lvl w:ilvl="7" w:tplc="BFF83604" w:tentative="1">
      <w:start w:val="1"/>
      <w:numFmt w:val="lowerLetter"/>
      <w:lvlText w:val="%8."/>
      <w:lvlJc w:val="left"/>
      <w:pPr>
        <w:ind w:left="5760" w:hanging="360"/>
      </w:pPr>
    </w:lvl>
    <w:lvl w:ilvl="8" w:tplc="C0F03C9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222C4DF8">
      <w:start w:val="1"/>
      <w:numFmt w:val="lowerLetter"/>
      <w:lvlText w:val="%1)"/>
      <w:lvlJc w:val="left"/>
      <w:pPr>
        <w:ind w:left="720" w:hanging="360"/>
      </w:pPr>
    </w:lvl>
    <w:lvl w:ilvl="1" w:tplc="9CB4446E" w:tentative="1">
      <w:start w:val="1"/>
      <w:numFmt w:val="lowerLetter"/>
      <w:lvlText w:val="%2."/>
      <w:lvlJc w:val="left"/>
      <w:pPr>
        <w:ind w:left="1440" w:hanging="360"/>
      </w:pPr>
    </w:lvl>
    <w:lvl w:ilvl="2" w:tplc="99F8552C" w:tentative="1">
      <w:start w:val="1"/>
      <w:numFmt w:val="lowerRoman"/>
      <w:lvlText w:val="%3."/>
      <w:lvlJc w:val="right"/>
      <w:pPr>
        <w:ind w:left="2160" w:hanging="180"/>
      </w:pPr>
    </w:lvl>
    <w:lvl w:ilvl="3" w:tplc="D0E8E0A6" w:tentative="1">
      <w:start w:val="1"/>
      <w:numFmt w:val="decimal"/>
      <w:lvlText w:val="%4."/>
      <w:lvlJc w:val="left"/>
      <w:pPr>
        <w:ind w:left="2880" w:hanging="360"/>
      </w:pPr>
    </w:lvl>
    <w:lvl w:ilvl="4" w:tplc="C9E85912" w:tentative="1">
      <w:start w:val="1"/>
      <w:numFmt w:val="lowerLetter"/>
      <w:lvlText w:val="%5."/>
      <w:lvlJc w:val="left"/>
      <w:pPr>
        <w:ind w:left="3600" w:hanging="360"/>
      </w:pPr>
    </w:lvl>
    <w:lvl w:ilvl="5" w:tplc="9672FE5C" w:tentative="1">
      <w:start w:val="1"/>
      <w:numFmt w:val="lowerRoman"/>
      <w:lvlText w:val="%6."/>
      <w:lvlJc w:val="right"/>
      <w:pPr>
        <w:ind w:left="4320" w:hanging="180"/>
      </w:pPr>
    </w:lvl>
    <w:lvl w:ilvl="6" w:tplc="9E885BBA" w:tentative="1">
      <w:start w:val="1"/>
      <w:numFmt w:val="decimal"/>
      <w:lvlText w:val="%7."/>
      <w:lvlJc w:val="left"/>
      <w:pPr>
        <w:ind w:left="5040" w:hanging="360"/>
      </w:pPr>
    </w:lvl>
    <w:lvl w:ilvl="7" w:tplc="79566AC4" w:tentative="1">
      <w:start w:val="1"/>
      <w:numFmt w:val="lowerLetter"/>
      <w:lvlText w:val="%8."/>
      <w:lvlJc w:val="left"/>
      <w:pPr>
        <w:ind w:left="5760" w:hanging="360"/>
      </w:pPr>
    </w:lvl>
    <w:lvl w:ilvl="8" w:tplc="414EC7F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46C69AB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1F92747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ED2DA4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380F4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868CE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132A3A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EA471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3A3B4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6D655B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4861575"/>
    <w:multiLevelType w:val="hybridMultilevel"/>
    <w:tmpl w:val="D2D4C746"/>
    <w:lvl w:ilvl="0" w:tplc="FF66768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874612B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42560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E26878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356D11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654B29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0622A5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C109FC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E0EFD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9110AE"/>
    <w:multiLevelType w:val="hybridMultilevel"/>
    <w:tmpl w:val="1636672C"/>
    <w:lvl w:ilvl="0" w:tplc="5478ED0C">
      <w:start w:val="1"/>
      <w:numFmt w:val="decimal"/>
      <w:lvlText w:val="%1."/>
      <w:lvlJc w:val="left"/>
      <w:pPr>
        <w:ind w:left="1428" w:hanging="360"/>
      </w:pPr>
    </w:lvl>
    <w:lvl w:ilvl="1" w:tplc="9BC0C1C2" w:tentative="1">
      <w:start w:val="1"/>
      <w:numFmt w:val="lowerLetter"/>
      <w:lvlText w:val="%2."/>
      <w:lvlJc w:val="left"/>
      <w:pPr>
        <w:ind w:left="2148" w:hanging="360"/>
      </w:pPr>
    </w:lvl>
    <w:lvl w:ilvl="2" w:tplc="D8387CB6" w:tentative="1">
      <w:start w:val="1"/>
      <w:numFmt w:val="lowerRoman"/>
      <w:lvlText w:val="%3."/>
      <w:lvlJc w:val="right"/>
      <w:pPr>
        <w:ind w:left="2868" w:hanging="180"/>
      </w:pPr>
    </w:lvl>
    <w:lvl w:ilvl="3" w:tplc="B5A2A5C2" w:tentative="1">
      <w:start w:val="1"/>
      <w:numFmt w:val="decimal"/>
      <w:lvlText w:val="%4."/>
      <w:lvlJc w:val="left"/>
      <w:pPr>
        <w:ind w:left="3588" w:hanging="360"/>
      </w:pPr>
    </w:lvl>
    <w:lvl w:ilvl="4" w:tplc="9E9AF646" w:tentative="1">
      <w:start w:val="1"/>
      <w:numFmt w:val="lowerLetter"/>
      <w:lvlText w:val="%5."/>
      <w:lvlJc w:val="left"/>
      <w:pPr>
        <w:ind w:left="4308" w:hanging="360"/>
      </w:pPr>
    </w:lvl>
    <w:lvl w:ilvl="5" w:tplc="6CA21648" w:tentative="1">
      <w:start w:val="1"/>
      <w:numFmt w:val="lowerRoman"/>
      <w:lvlText w:val="%6."/>
      <w:lvlJc w:val="right"/>
      <w:pPr>
        <w:ind w:left="5028" w:hanging="180"/>
      </w:pPr>
    </w:lvl>
    <w:lvl w:ilvl="6" w:tplc="1F6CC53C" w:tentative="1">
      <w:start w:val="1"/>
      <w:numFmt w:val="decimal"/>
      <w:lvlText w:val="%7."/>
      <w:lvlJc w:val="left"/>
      <w:pPr>
        <w:ind w:left="5748" w:hanging="360"/>
      </w:pPr>
    </w:lvl>
    <w:lvl w:ilvl="7" w:tplc="10AAA284" w:tentative="1">
      <w:start w:val="1"/>
      <w:numFmt w:val="lowerLetter"/>
      <w:lvlText w:val="%8."/>
      <w:lvlJc w:val="left"/>
      <w:pPr>
        <w:ind w:left="6468" w:hanging="360"/>
      </w:pPr>
    </w:lvl>
    <w:lvl w:ilvl="8" w:tplc="1206CFFA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38905C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588EA92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BDA7A4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31CB5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D1E46F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2F028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5E6D51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281DF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3A4330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203F6"/>
    <w:multiLevelType w:val="hybridMultilevel"/>
    <w:tmpl w:val="34D6809C"/>
    <w:lvl w:ilvl="0" w:tplc="D4904C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484A9A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AAB8D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766EE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BD21E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99E613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E2DD1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2F2DA1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3AAA3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D751BE"/>
    <w:multiLevelType w:val="hybridMultilevel"/>
    <w:tmpl w:val="7C263CCA"/>
    <w:lvl w:ilvl="0" w:tplc="8254453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280D7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58661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98E8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3A6968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5E512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D45CD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1ADA8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6CC7F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6CD22D38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2022406E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316434B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3388F6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BBB47AF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94C9C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3E4D6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89E889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20E8C2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17BDF"/>
    <w:rsid w:val="00022553"/>
    <w:rsid w:val="000228B6"/>
    <w:rsid w:val="0003165C"/>
    <w:rsid w:val="00032B93"/>
    <w:rsid w:val="00035ADF"/>
    <w:rsid w:val="00054A7F"/>
    <w:rsid w:val="00061151"/>
    <w:rsid w:val="00064C98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94CBD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2F9B"/>
    <w:rsid w:val="00186E6B"/>
    <w:rsid w:val="00193A9B"/>
    <w:rsid w:val="001940AE"/>
    <w:rsid w:val="001979C1"/>
    <w:rsid w:val="001A183F"/>
    <w:rsid w:val="001A46B7"/>
    <w:rsid w:val="001A75BE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E247D"/>
    <w:rsid w:val="002F414A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3E733E"/>
    <w:rsid w:val="00401CB3"/>
    <w:rsid w:val="0040632C"/>
    <w:rsid w:val="0040692A"/>
    <w:rsid w:val="00415C2F"/>
    <w:rsid w:val="00426008"/>
    <w:rsid w:val="0045179B"/>
    <w:rsid w:val="00454E87"/>
    <w:rsid w:val="00467093"/>
    <w:rsid w:val="00467D4F"/>
    <w:rsid w:val="004736B4"/>
    <w:rsid w:val="00482CFB"/>
    <w:rsid w:val="00482E5A"/>
    <w:rsid w:val="0049035D"/>
    <w:rsid w:val="00495BFF"/>
    <w:rsid w:val="004A0B71"/>
    <w:rsid w:val="004A3FFC"/>
    <w:rsid w:val="004B4364"/>
    <w:rsid w:val="004B4C1D"/>
    <w:rsid w:val="004C05DB"/>
    <w:rsid w:val="004C6029"/>
    <w:rsid w:val="004C7785"/>
    <w:rsid w:val="004D1238"/>
    <w:rsid w:val="004D3C05"/>
    <w:rsid w:val="004E6352"/>
    <w:rsid w:val="004F6C04"/>
    <w:rsid w:val="004F722E"/>
    <w:rsid w:val="00500DF2"/>
    <w:rsid w:val="00502166"/>
    <w:rsid w:val="0050636C"/>
    <w:rsid w:val="0050708B"/>
    <w:rsid w:val="00507581"/>
    <w:rsid w:val="0051229B"/>
    <w:rsid w:val="00513034"/>
    <w:rsid w:val="0052424F"/>
    <w:rsid w:val="00530BBA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9153D"/>
    <w:rsid w:val="00594334"/>
    <w:rsid w:val="00594E81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61038F"/>
    <w:rsid w:val="00611EB6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3082"/>
    <w:rsid w:val="00684925"/>
    <w:rsid w:val="0069004E"/>
    <w:rsid w:val="00695E36"/>
    <w:rsid w:val="006A7977"/>
    <w:rsid w:val="006B2B0F"/>
    <w:rsid w:val="006C0067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0CA9"/>
    <w:rsid w:val="0071317C"/>
    <w:rsid w:val="00713520"/>
    <w:rsid w:val="00715EC4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1BF5"/>
    <w:rsid w:val="007F6068"/>
    <w:rsid w:val="00816E23"/>
    <w:rsid w:val="00821F16"/>
    <w:rsid w:val="00833AAF"/>
    <w:rsid w:val="00842AAB"/>
    <w:rsid w:val="00852929"/>
    <w:rsid w:val="008562D7"/>
    <w:rsid w:val="00856C4B"/>
    <w:rsid w:val="00865DDB"/>
    <w:rsid w:val="00872B54"/>
    <w:rsid w:val="00874D4B"/>
    <w:rsid w:val="0088056D"/>
    <w:rsid w:val="00880AFB"/>
    <w:rsid w:val="0088184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055"/>
    <w:rsid w:val="00925F14"/>
    <w:rsid w:val="00931685"/>
    <w:rsid w:val="00931BDD"/>
    <w:rsid w:val="00935047"/>
    <w:rsid w:val="00936A75"/>
    <w:rsid w:val="00937D33"/>
    <w:rsid w:val="00950851"/>
    <w:rsid w:val="00950D87"/>
    <w:rsid w:val="00950F38"/>
    <w:rsid w:val="0095454F"/>
    <w:rsid w:val="00961268"/>
    <w:rsid w:val="00961804"/>
    <w:rsid w:val="00971232"/>
    <w:rsid w:val="0097180A"/>
    <w:rsid w:val="009735B4"/>
    <w:rsid w:val="00987A69"/>
    <w:rsid w:val="00987E94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83C86"/>
    <w:rsid w:val="00A95E15"/>
    <w:rsid w:val="00A96708"/>
    <w:rsid w:val="00AA180B"/>
    <w:rsid w:val="00AA6DAB"/>
    <w:rsid w:val="00AB0636"/>
    <w:rsid w:val="00AB12A1"/>
    <w:rsid w:val="00AC0785"/>
    <w:rsid w:val="00AC74DA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15925"/>
    <w:rsid w:val="00B20765"/>
    <w:rsid w:val="00B21829"/>
    <w:rsid w:val="00B35BFE"/>
    <w:rsid w:val="00B371CA"/>
    <w:rsid w:val="00B405FA"/>
    <w:rsid w:val="00B45345"/>
    <w:rsid w:val="00B53092"/>
    <w:rsid w:val="00B607F4"/>
    <w:rsid w:val="00B660B6"/>
    <w:rsid w:val="00B72FB0"/>
    <w:rsid w:val="00B8473D"/>
    <w:rsid w:val="00B92BB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38C7"/>
    <w:rsid w:val="00D21218"/>
    <w:rsid w:val="00D33C0E"/>
    <w:rsid w:val="00D34A86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A2432"/>
    <w:rsid w:val="00DB6279"/>
    <w:rsid w:val="00DB66EB"/>
    <w:rsid w:val="00DD17E8"/>
    <w:rsid w:val="00DD2B2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5A87"/>
    <w:rsid w:val="00E76EE6"/>
    <w:rsid w:val="00E835DA"/>
    <w:rsid w:val="00E8438C"/>
    <w:rsid w:val="00E86180"/>
    <w:rsid w:val="00E9590A"/>
    <w:rsid w:val="00E969C2"/>
    <w:rsid w:val="00EA1DDE"/>
    <w:rsid w:val="00EA5F43"/>
    <w:rsid w:val="00EB6085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66F5"/>
    <w:rsid w:val="00FA379E"/>
    <w:rsid w:val="00FB48AF"/>
    <w:rsid w:val="00FB56DD"/>
    <w:rsid w:val="00FB7FDE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F269EF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79C1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59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7450CECFD7184FBE0A9B76E921EA2B" ma:contentTypeVersion="3" ma:contentTypeDescription="Opprett et nytt dokument." ma:contentTypeScope="" ma:versionID="b8a9bc18da17a32713c500dd5d743a73">
  <xsd:schema xmlns:xsd="http://www.w3.org/2001/XMLSchema" xmlns:xs="http://www.w3.org/2001/XMLSchema" xmlns:p="http://schemas.microsoft.com/office/2006/metadata/properties" xmlns:ns2="059cdc3a-c3c7-4883-a41a-4b8c75c86a08" targetNamespace="http://schemas.microsoft.com/office/2006/metadata/properties" ma:root="true" ma:fieldsID="338adde9d343b33bc148e5f76b3a96d6" ns2:_="">
    <xsd:import namespace="059cdc3a-c3c7-4883-a41a-4b8c75c86a0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9cdc3a-c3c7-4883-a41a-4b8c75c86a0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916C116-DEC3-44B5-A27B-4B313F83CFA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59cdc3a-c3c7-4883-a41a-4b8c75c86a0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Metadata/LabelInfo.xml><?xml version="1.0" encoding="utf-8"?>
<clbl:labelList xmlns:clbl="http://schemas.microsoft.com/office/2020/mipLabelMetadata">
  <clbl:label id="{b83c2636-b986-4bb9-9171-895989e09a52}" enabled="1" method="Standard" siteId="{12f1bdca-9eec-45f6-a63e-2061b957e8ee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202</TotalTime>
  <Pages>2</Pages>
  <Words>294</Words>
  <Characters>1560</Characters>
  <Application>Microsoft Office Word</Application>
  <DocSecurity>0</DocSecurity>
  <Lines>13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Referansebeskrivelser</vt:lpstr>
    </vt:vector>
  </TitlesOfParts>
  <Company/>
  <LinksUpToDate>false</LinksUpToDate>
  <CharactersWithSpaces>1851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Referansebeskrivelser</dc:title>
  <dc:creator>Helene Winther Dahl</dc:creator>
  <cp:lastModifiedBy>Irmelin Hjørnevik</cp:lastModifiedBy>
  <cp:revision>75</cp:revision>
  <dcterms:created xsi:type="dcterms:W3CDTF">2021-01-21T15:10:00Z</dcterms:created>
  <dcterms:modified xsi:type="dcterms:W3CDTF">2026-06-08T15:50:00Z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0x010100C27450CECFD7184FBE0A9B76E921EA2B</vt:lpwstr>
  </property>
</Properties>
</file>